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CD524A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08F9D6A3" wp14:editId="73ABEE1F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MINISTERUL EDUCATIEI  NATIONALE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  <w:t xml:space="preserve">      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Inspectoratul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Scolar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al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Judetului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Hunedoara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                                             </w:t>
      </w:r>
      <w:r w:rsidRPr="00CD52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COLEGIUL TEHNIC DE TRANSPORT FEROVI</w:t>
      </w:r>
      <w:r w:rsidRPr="00CD524A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AR     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                                      </w:t>
      </w:r>
      <w:r w:rsidRPr="00CD52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« ANGHEL SALIGNY » SIMERIA</w:t>
      </w:r>
      <w:r w:rsidRPr="00CD524A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>
                <wp:extent cx="1114425" cy="266700"/>
                <wp:effectExtent l="38100" t="38100" r="9525" b="9525"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D524A" w:rsidRPr="000E1683" w:rsidRDefault="00CD524A" w:rsidP="00CD524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CD524A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SIME</w:t>
                            </w:r>
                            <w:bookmarkStart w:id="0" w:name="_GoBack"/>
                            <w:bookmarkEnd w:id="0"/>
                            <w:r w:rsidRPr="00CD524A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" filled="f" stroked="f">
                <o:lock v:ext="edit" shapetype="t"/>
                <v:textbox style="mso-fit-shape-to-text:t">
                  <w:txbxContent>
                    <w:p w:rsidR="00CD524A" w:rsidRPr="000E1683" w:rsidRDefault="00CD524A" w:rsidP="00CD524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CD524A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SIME</w:t>
                      </w:r>
                      <w:bookmarkStart w:id="1" w:name="_GoBack"/>
                      <w:bookmarkEnd w:id="1"/>
                      <w:r w:rsidRPr="00CD524A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                   3359OO – </w:t>
      </w:r>
      <w:proofErr w:type="spellStart"/>
      <w:proofErr w:type="gram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Simeria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</w:t>
      </w:r>
      <w:proofErr w:type="gram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Soseaua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Nationala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 nr.136 ,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judetul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Hunedoara , Romania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 Tel/fax : 0254/</w:t>
      </w:r>
      <w:proofErr w:type="gram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261654 ,</w:t>
      </w:r>
      <w:proofErr w:type="gram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telefon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 : 0254/260453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</w:t>
      </w:r>
      <w:proofErr w:type="gram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e-mail</w:t>
      </w:r>
      <w:proofErr w:type="gram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 : </w:t>
      </w:r>
      <w:hyperlink r:id="rId7" w:history="1">
        <w:r w:rsidRPr="00CD524A">
          <w:rPr>
            <w:rFonts w:ascii="Times New Roman" w:eastAsia="Times New Roman" w:hAnsi="Times New Roman" w:cs="Times New Roman"/>
            <w:b/>
            <w:bCs/>
            <w:sz w:val="16"/>
            <w:szCs w:val="16"/>
            <w:u w:val="single"/>
            <w:lang w:val="fr-FR"/>
          </w:rPr>
          <w:t>colegiulsaligny_simeria@yahoo.com</w:t>
        </w:r>
      </w:hyperlink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</w:t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AVIZAT</w:t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Comisia Judeteana de Evaluare si Certificare</w:t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         APROBAT ,</w:t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  <w:t>AVIZAT,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 Consiliu de administratie</w:t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  <w:t xml:space="preserve">   Comisia metodica</w:t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  <w:t>PRESEDINTE,</w:t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  <w:t xml:space="preserve">     SEF ARIE CURRICULARA TEHNOLOGII                                          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      ing. Pascu Liviu</w:t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  <w:t xml:space="preserve">      ing. Tascau Mihaela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b/>
          <w:i/>
          <w:sz w:val="24"/>
          <w:szCs w:val="24"/>
          <w:lang w:val="it-IT"/>
        </w:rPr>
        <w:t>LISTA</w:t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temelor de proiect propuse pentru nivelul III , calificarea profesionala</w:t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TEHNICIAN IN PRELUCRARI LA CALD</w:t>
      </w:r>
    </w:p>
    <w:p w:rsidR="00CD524A" w:rsidRPr="00CD524A" w:rsidRDefault="00CD524A" w:rsidP="00CD524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tbl>
      <w:tblPr>
        <w:tblStyle w:val="Tabelgril"/>
        <w:tblW w:w="0" w:type="auto"/>
        <w:jc w:val="center"/>
        <w:tblLook w:val="04A0" w:firstRow="1" w:lastRow="0" w:firstColumn="1" w:lastColumn="0" w:noHBand="0" w:noVBand="1"/>
      </w:tblPr>
      <w:tblGrid>
        <w:gridCol w:w="918"/>
        <w:gridCol w:w="7623"/>
      </w:tblGrid>
      <w:tr w:rsidR="00CD524A" w:rsidRPr="00CD524A" w:rsidTr="00412DDC">
        <w:trPr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Nr.</w:t>
            </w:r>
          </w:p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crt.</w:t>
            </w:r>
          </w:p>
        </w:tc>
        <w:tc>
          <w:tcPr>
            <w:tcW w:w="7623" w:type="dxa"/>
          </w:tcPr>
          <w:p w:rsidR="00CD524A" w:rsidRPr="00CD524A" w:rsidRDefault="00CD524A" w:rsidP="00CD524A">
            <w:pPr>
              <w:jc w:val="center"/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Tema proiect</w:t>
            </w:r>
          </w:p>
        </w:tc>
      </w:tr>
      <w:tr w:rsidR="00CD524A" w:rsidRPr="00CD524A" w:rsidTr="00412DDC">
        <w:trPr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</w:rPr>
            </w:pPr>
            <w:proofErr w:type="spellStart"/>
            <w:r w:rsidRPr="00CD524A">
              <w:rPr>
                <w:i/>
                <w:sz w:val="24"/>
                <w:szCs w:val="24"/>
              </w:rPr>
              <w:t>Tratamente</w:t>
            </w:r>
            <w:proofErr w:type="spellEnd"/>
            <w:r w:rsidRPr="00CD524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D524A">
              <w:rPr>
                <w:i/>
                <w:sz w:val="24"/>
                <w:szCs w:val="24"/>
              </w:rPr>
              <w:t>termice</w:t>
            </w:r>
            <w:proofErr w:type="spellEnd"/>
            <w:r w:rsidRPr="00CD524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D524A">
              <w:rPr>
                <w:i/>
                <w:sz w:val="24"/>
                <w:szCs w:val="24"/>
              </w:rPr>
              <w:t>aplicate</w:t>
            </w:r>
            <w:proofErr w:type="spellEnd"/>
            <w:r w:rsidRPr="00CD524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D524A">
              <w:rPr>
                <w:i/>
                <w:sz w:val="24"/>
                <w:szCs w:val="24"/>
              </w:rPr>
              <w:t>otelurilor</w:t>
            </w:r>
            <w:proofErr w:type="spellEnd"/>
          </w:p>
        </w:tc>
      </w:tr>
      <w:tr w:rsidR="00CD524A" w:rsidRPr="00CD524A" w:rsidTr="00412DDC">
        <w:trPr>
          <w:trHeight w:val="3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Elaborarea fontei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Procedee  speciale de turnare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Elaborarea otelului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Turnarea metalelor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Laminarea tevilor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Metode speciale de sudare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Tipuri de laminoare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Calitatea pieselor tratate termic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Defectoscopia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Remanierea prin sudare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Forjarea libera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Fonte cu grafit nodular</w:t>
            </w:r>
          </w:p>
        </w:tc>
      </w:tr>
      <w:tr w:rsidR="00CD524A" w:rsidRPr="00CD524A" w:rsidTr="00412DDC">
        <w:trPr>
          <w:trHeight w:val="3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Turnarea aliajelor nefieroase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Controlul de calitate si remanierea pieselor turnate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Cuptoare cu flacara pentru tratamente termice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Materiale folosite la constructia cuptoarelor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Cuptoare industriale electrice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Exploatarea, intretinerea si repararea  MU din sectoarele calde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Tratamentul termic al sculelor aschietoare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Aliajele fieroase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Cuptoare cu arc electric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Cubiloul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Studiul diagramei TTT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Elaborarea aliajelor nefieroase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Dezbaterea si curatirea pieselor turnate</w:t>
            </w:r>
          </w:p>
        </w:tc>
      </w:tr>
      <w:tr w:rsidR="00CD524A" w:rsidRPr="00CD524A" w:rsidTr="00412DDC">
        <w:trPr>
          <w:trHeight w:val="20"/>
          <w:jc w:val="center"/>
        </w:trPr>
        <w:tc>
          <w:tcPr>
            <w:tcW w:w="918" w:type="dxa"/>
          </w:tcPr>
          <w:p w:rsidR="00CD524A" w:rsidRPr="00CD524A" w:rsidRDefault="00CD524A" w:rsidP="00CD524A">
            <w:pPr>
              <w:numPr>
                <w:ilvl w:val="0"/>
                <w:numId w:val="2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7623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Metode de investigare a structurii metalice</w:t>
            </w:r>
          </w:p>
        </w:tc>
      </w:tr>
    </w:tbl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DIRECTOR,</w:t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lastRenderedPageBreak/>
        <w:t xml:space="preserve">       ing. Pascu Liviu</w:t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CD524A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60288" behindDoc="1" locked="0" layoutInCell="1" allowOverlap="1" wp14:anchorId="25DB2355" wp14:editId="62E74852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52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MINISTERUL EDUCATIEI  NATIONALE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  <w:t xml:space="preserve">      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Inspectoratul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Scolar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al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Judetului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Hunedoara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                                             </w:t>
      </w:r>
      <w:r w:rsidRPr="00CD52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COLEGIUL TEHNIC DE TRANSPORT FEROVI</w:t>
      </w:r>
      <w:r w:rsidRPr="00CD524A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AR     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                                      </w:t>
      </w:r>
      <w:r w:rsidRPr="00CD52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« ANGHEL SALIGNY » SIMERIA</w:t>
      </w:r>
      <w:r w:rsidRPr="00CD524A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>
                <wp:extent cx="1114425" cy="266700"/>
                <wp:effectExtent l="38100" t="38100" r="9525" b="9525"/>
                <wp:docPr id="3" name="Casetă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D524A" w:rsidRPr="00CD524A" w:rsidRDefault="00CD524A" w:rsidP="00CD524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CD524A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SIMERIA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tă text 3" o:spid="_x0000_s1027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" filled="f" stroked="f">
                <o:lock v:ext="edit" shapetype="t"/>
                <v:textbox style="mso-fit-shape-to-text:t">
                  <w:txbxContent>
                    <w:p w:rsidR="00CD524A" w:rsidRPr="00CD524A" w:rsidRDefault="00CD524A" w:rsidP="00CD524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CD524A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SIMERIA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                   3359OO – </w:t>
      </w:r>
      <w:proofErr w:type="spellStart"/>
      <w:proofErr w:type="gram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Simeria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</w:t>
      </w:r>
      <w:proofErr w:type="gram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Soseaua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Nationala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 nr.136 ,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judetul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Hunedoara , Romania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 Tel/fax : 0254/</w:t>
      </w:r>
      <w:proofErr w:type="gram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261654 ,</w:t>
      </w:r>
      <w:proofErr w:type="gram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telefon</w:t>
      </w:r>
      <w:proofErr w:type="spell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 : 0254/260453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</w:t>
      </w:r>
      <w:proofErr w:type="gramStart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e-mail</w:t>
      </w:r>
      <w:proofErr w:type="gramEnd"/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 : </w:t>
      </w:r>
      <w:hyperlink r:id="rId8" w:history="1">
        <w:r w:rsidRPr="00CD524A">
          <w:rPr>
            <w:rFonts w:ascii="Times New Roman" w:eastAsia="Times New Roman" w:hAnsi="Times New Roman" w:cs="Times New Roman"/>
            <w:b/>
            <w:bCs/>
            <w:sz w:val="16"/>
            <w:szCs w:val="16"/>
            <w:u w:val="single"/>
            <w:lang w:val="fr-FR"/>
          </w:rPr>
          <w:t>colegiulsaligny_simeria@yahoo.com</w:t>
        </w:r>
      </w:hyperlink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</w:t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CD524A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b/>
          <w:i/>
          <w:sz w:val="24"/>
          <w:szCs w:val="24"/>
          <w:lang w:val="it-IT"/>
        </w:rPr>
        <w:t>LISTA</w:t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temelor de proiect propuse pentru nivelul III , calificarea profesionala</w:t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TEHNICIAN IN PRELUCRARI LA CALD si indrumatorul de proiect</w:t>
      </w:r>
    </w:p>
    <w:p w:rsidR="00CD524A" w:rsidRPr="00CD524A" w:rsidRDefault="00CD524A" w:rsidP="00CD52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tbl>
      <w:tblPr>
        <w:tblStyle w:val="Tabelgril"/>
        <w:tblW w:w="108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810"/>
        <w:gridCol w:w="4770"/>
        <w:gridCol w:w="3420"/>
        <w:gridCol w:w="1800"/>
      </w:tblGrid>
      <w:tr w:rsidR="00CD524A" w:rsidRPr="00CD524A" w:rsidTr="00412DDC">
        <w:tc>
          <w:tcPr>
            <w:tcW w:w="810" w:type="dxa"/>
          </w:tcPr>
          <w:p w:rsidR="00CD524A" w:rsidRPr="00CD524A" w:rsidRDefault="00CD524A" w:rsidP="00CD524A">
            <w:pPr>
              <w:jc w:val="center"/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Nr.</w:t>
            </w:r>
          </w:p>
          <w:p w:rsidR="00CD524A" w:rsidRPr="00CD524A" w:rsidRDefault="00CD524A" w:rsidP="00CD524A">
            <w:pPr>
              <w:jc w:val="center"/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crt.</w:t>
            </w:r>
          </w:p>
        </w:tc>
        <w:tc>
          <w:tcPr>
            <w:tcW w:w="4770" w:type="dxa"/>
          </w:tcPr>
          <w:p w:rsidR="00CD524A" w:rsidRPr="00CD524A" w:rsidRDefault="00CD524A" w:rsidP="00CD524A">
            <w:pPr>
              <w:jc w:val="center"/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Tema proiectului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jc w:val="center"/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Unitatile de competenta specifice vizate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jc w:val="center"/>
              <w:rPr>
                <w:i/>
                <w:lang w:val="it-IT"/>
              </w:rPr>
            </w:pPr>
            <w:r w:rsidRPr="00CD524A">
              <w:rPr>
                <w:i/>
                <w:lang w:val="it-IT"/>
              </w:rPr>
              <w:t>Numele indrumatorului de proiect</w:t>
            </w:r>
          </w:p>
        </w:tc>
      </w:tr>
      <w:tr w:rsidR="00CD524A" w:rsidRPr="00CD524A" w:rsidTr="00412DDC"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</w:rPr>
            </w:pPr>
            <w:proofErr w:type="spellStart"/>
            <w:r w:rsidRPr="00CD524A">
              <w:rPr>
                <w:i/>
                <w:sz w:val="24"/>
                <w:szCs w:val="24"/>
              </w:rPr>
              <w:t>Tratamente</w:t>
            </w:r>
            <w:proofErr w:type="spellEnd"/>
            <w:r w:rsidRPr="00CD524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D524A">
              <w:rPr>
                <w:i/>
                <w:sz w:val="24"/>
                <w:szCs w:val="24"/>
              </w:rPr>
              <w:t>termice</w:t>
            </w:r>
            <w:proofErr w:type="spellEnd"/>
            <w:r w:rsidRPr="00CD524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D524A">
              <w:rPr>
                <w:i/>
                <w:sz w:val="24"/>
                <w:szCs w:val="24"/>
              </w:rPr>
              <w:t>aplicate</w:t>
            </w:r>
            <w:proofErr w:type="spellEnd"/>
            <w:r w:rsidRPr="00CD524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D524A">
              <w:rPr>
                <w:i/>
                <w:sz w:val="24"/>
                <w:szCs w:val="24"/>
              </w:rPr>
              <w:t>otelurilor</w:t>
            </w:r>
            <w:proofErr w:type="spellEnd"/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i/>
                <w:lang w:val="it-IT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i/>
                <w:lang w:val="it-IT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3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Elaborarea fontei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Procedee  speciale de turnare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Elaborarea otelului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Turnarea metalelor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Laminarea tevilor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Metode speciale de sudare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Tipuri de laminoare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i/>
                <w:lang w:val="it-IT"/>
              </w:rPr>
            </w:pPr>
            <w:r w:rsidRPr="00CD524A">
              <w:rPr>
                <w:i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Calitatea pieselor tratate termic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Defectoscopia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Remanierea prin sudare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Forjarea libera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Fonte cu grafit nodular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Turnarea aliajelor nefieroase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Controlul de calitate si remanierea pieselor turnate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Cuptoare cu flacara pentru tratamente termice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Materiale folosite la constructia cuptoarelor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Cuptoare industriale electrice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Exploatarea, intretinerea si repararea  MU din sectoarele calde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Tratamentul termic al sculelor aschietoare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Aliajele fieroase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Cuptoare cu arc electric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Cubiloul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Studiul diagramei TTT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Elaborarea aliajelor nefieroase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Dezbaterea si curatirea pieselor turnate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  <w:tr w:rsidR="00CD524A" w:rsidRPr="00CD524A" w:rsidTr="00412DDC">
        <w:trPr>
          <w:trHeight w:val="20"/>
        </w:trPr>
        <w:tc>
          <w:tcPr>
            <w:tcW w:w="810" w:type="dxa"/>
          </w:tcPr>
          <w:p w:rsidR="00CD524A" w:rsidRPr="00CD524A" w:rsidRDefault="00CD524A" w:rsidP="00CD524A">
            <w:pPr>
              <w:numPr>
                <w:ilvl w:val="0"/>
                <w:numId w:val="1"/>
              </w:numPr>
              <w:contextualSpacing/>
              <w:rPr>
                <w:i/>
                <w:sz w:val="24"/>
                <w:szCs w:val="24"/>
                <w:lang w:val="it-IT"/>
              </w:rPr>
            </w:pPr>
          </w:p>
        </w:tc>
        <w:tc>
          <w:tcPr>
            <w:tcW w:w="4770" w:type="dxa"/>
          </w:tcPr>
          <w:p w:rsidR="00CD524A" w:rsidRPr="00CD524A" w:rsidRDefault="00CD524A" w:rsidP="00CD524A">
            <w:pPr>
              <w:rPr>
                <w:i/>
                <w:sz w:val="24"/>
                <w:szCs w:val="24"/>
                <w:lang w:val="it-IT"/>
              </w:rPr>
            </w:pPr>
            <w:r w:rsidRPr="00CD524A">
              <w:rPr>
                <w:i/>
                <w:sz w:val="24"/>
                <w:szCs w:val="24"/>
                <w:lang w:val="it-IT"/>
              </w:rPr>
              <w:t>Metode de investigare a structurii metalice</w:t>
            </w:r>
          </w:p>
        </w:tc>
        <w:tc>
          <w:tcPr>
            <w:tcW w:w="342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CD524A" w:rsidRPr="00CD524A" w:rsidRDefault="00CD524A" w:rsidP="00CD524A">
            <w:pPr>
              <w:rPr>
                <w:sz w:val="24"/>
                <w:szCs w:val="24"/>
              </w:rPr>
            </w:pPr>
            <w:r w:rsidRPr="00CD524A">
              <w:rPr>
                <w:i/>
                <w:lang w:val="it-IT"/>
              </w:rPr>
              <w:t>Tabacaru Eleodor</w:t>
            </w:r>
          </w:p>
        </w:tc>
      </w:tr>
    </w:tbl>
    <w:p w:rsidR="00CD524A" w:rsidRPr="00CD524A" w:rsidRDefault="00CD524A" w:rsidP="00CD524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DIRECTOR,</w:t>
      </w:r>
    </w:p>
    <w:p w:rsidR="00CD524A" w:rsidRPr="00CD524A" w:rsidRDefault="00CD524A" w:rsidP="00CD524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D524A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ing.Pascu Liviu</w:t>
      </w: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524A" w:rsidRPr="00CD524A" w:rsidRDefault="00CD524A" w:rsidP="00CD5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968" w:rsidRDefault="00CC2968"/>
    <w:sectPr w:rsidR="00CC2968" w:rsidSect="0087489A">
      <w:pgSz w:w="12240" w:h="15840"/>
      <w:pgMar w:top="230" w:right="1008" w:bottom="23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403D8"/>
    <w:multiLevelType w:val="hybridMultilevel"/>
    <w:tmpl w:val="531239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E7DC4"/>
    <w:multiLevelType w:val="hybridMultilevel"/>
    <w:tmpl w:val="277AF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4A"/>
    <w:rsid w:val="00042FAC"/>
    <w:rsid w:val="000752F7"/>
    <w:rsid w:val="00186B7B"/>
    <w:rsid w:val="001C76BC"/>
    <w:rsid w:val="002371D1"/>
    <w:rsid w:val="003A7B3E"/>
    <w:rsid w:val="00500713"/>
    <w:rsid w:val="00850207"/>
    <w:rsid w:val="00A1483D"/>
    <w:rsid w:val="00A55059"/>
    <w:rsid w:val="00B44268"/>
    <w:rsid w:val="00C73CA9"/>
    <w:rsid w:val="00CC2968"/>
    <w:rsid w:val="00CD524A"/>
    <w:rsid w:val="00E03626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C4244-32D4-4B0E-8742-A6DD55B3B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CD5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D52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legiulsaligny_simeria@yahoo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951FE80B-DD46-42C9-A2A8-A2D2B30B9ADB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4</TotalTime>
  <Pages>3</Pages>
  <Words>744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1</cp:revision>
  <dcterms:created xsi:type="dcterms:W3CDTF">2014-05-12T09:58:00Z</dcterms:created>
  <dcterms:modified xsi:type="dcterms:W3CDTF">2014-05-12T10:16:00Z</dcterms:modified>
</cp:coreProperties>
</file>